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A2412D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6E3DD5" w:rsidRPr="006E3DD5">
        <w:rPr>
          <w:rFonts w:cs="Arial"/>
          <w:noProof w:val="0"/>
          <w:sz w:val="22"/>
          <w:szCs w:val="22"/>
        </w:rPr>
        <w:t>0091</w:t>
      </w:r>
    </w:p>
    <w:p w14:paraId="53979311" w14:textId="4F388C42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F97909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83A934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10E1B">
        <w:rPr>
          <w:rFonts w:ascii="Arial" w:hAnsi="Arial" w:cs="Arial"/>
          <w:b/>
          <w:sz w:val="22"/>
          <w:szCs w:val="22"/>
        </w:rPr>
        <w:t xml:space="preserve">Draft </w:t>
      </w:r>
      <w:r w:rsidR="00AD64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D6445">
        <w:rPr>
          <w:rFonts w:ascii="Arial" w:hAnsi="Arial" w:cs="Arial"/>
          <w:b/>
          <w:sz w:val="22"/>
          <w:szCs w:val="22"/>
        </w:rPr>
        <w:t>support of disaster roaming by PNI-NPN with CAG</w:t>
      </w:r>
    </w:p>
    <w:p w14:paraId="57C23DB4" w14:textId="66778E4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D6445" w:rsidRPr="00AD6445">
        <w:rPr>
          <w:rFonts w:ascii="Arial" w:hAnsi="Arial" w:cs="Arial"/>
          <w:b/>
          <w:bCs/>
          <w:sz w:val="22"/>
          <w:szCs w:val="22"/>
        </w:rPr>
        <w:t>S1-220053</w:t>
      </w:r>
      <w:r w:rsidR="00AD6445">
        <w:rPr>
          <w:rFonts w:ascii="Arial" w:hAnsi="Arial" w:cs="Arial"/>
          <w:b/>
          <w:bCs/>
          <w:sz w:val="22"/>
          <w:szCs w:val="22"/>
        </w:rPr>
        <w:t xml:space="preserve"> / </w:t>
      </w:r>
      <w:r w:rsidR="00AD6445" w:rsidRPr="00AD6445">
        <w:rPr>
          <w:rFonts w:ascii="Arial" w:hAnsi="Arial" w:cs="Arial"/>
          <w:b/>
          <w:bCs/>
          <w:sz w:val="22"/>
          <w:szCs w:val="22"/>
        </w:rPr>
        <w:t>R2-2201841</w:t>
      </w:r>
    </w:p>
    <w:p w14:paraId="51C60CDD" w14:textId="1E0E042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10E1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5E85865" w14:textId="588402A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10E1B">
        <w:rPr>
          <w:rFonts w:ascii="Arial" w:hAnsi="Arial" w:cs="Arial"/>
          <w:b/>
          <w:bCs/>
          <w:sz w:val="22"/>
          <w:szCs w:val="22"/>
        </w:rPr>
        <w:t>MINT</w:t>
      </w:r>
      <w:r w:rsidR="00AD6445">
        <w:rPr>
          <w:rFonts w:ascii="Arial" w:hAnsi="Arial" w:cs="Arial"/>
          <w:b/>
          <w:bCs/>
          <w:sz w:val="22"/>
          <w:szCs w:val="22"/>
        </w:rPr>
        <w:t xml:space="preserve">, </w:t>
      </w:r>
      <w:r w:rsidR="00AD6445" w:rsidRPr="00AD6445">
        <w:rPr>
          <w:rFonts w:ascii="Arial" w:hAnsi="Arial" w:cs="Arial"/>
          <w:b/>
          <w:bCs/>
          <w:sz w:val="22"/>
          <w:szCs w:val="22"/>
        </w:rPr>
        <w:t>TEI17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93A7D3E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10E1B">
        <w:rPr>
          <w:rFonts w:ascii="Arial" w:hAnsi="Arial" w:cs="Arial"/>
          <w:b/>
          <w:sz w:val="22"/>
          <w:szCs w:val="22"/>
        </w:rPr>
        <w:t>Lenovo [</w:t>
      </w:r>
      <w:r w:rsidR="00B10E1B" w:rsidRPr="00B10E1B">
        <w:rPr>
          <w:rFonts w:ascii="Arial" w:hAnsi="Arial" w:cs="Arial"/>
          <w:b/>
          <w:color w:val="FF0000"/>
          <w:sz w:val="22"/>
          <w:szCs w:val="22"/>
        </w:rPr>
        <w:t xml:space="preserve">to be </w:t>
      </w:r>
      <w:r w:rsidR="001C5CF7" w:rsidRPr="00B10E1B">
        <w:rPr>
          <w:rFonts w:ascii="Arial" w:hAnsi="Arial" w:cs="Arial"/>
          <w:b/>
          <w:color w:val="FF0000"/>
          <w:sz w:val="22"/>
          <w:szCs w:val="22"/>
        </w:rPr>
        <w:t>SA1</w:t>
      </w:r>
      <w:r w:rsidR="00B10E1B">
        <w:rPr>
          <w:rFonts w:ascii="Arial" w:hAnsi="Arial" w:cs="Arial"/>
          <w:b/>
          <w:sz w:val="22"/>
          <w:szCs w:val="22"/>
        </w:rPr>
        <w:t>]</w:t>
      </w:r>
    </w:p>
    <w:p w14:paraId="77CDBBC8" w14:textId="03DD3A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10E1B">
        <w:rPr>
          <w:rFonts w:ascii="Arial" w:hAnsi="Arial" w:cs="Arial"/>
          <w:b/>
          <w:bCs/>
          <w:sz w:val="22"/>
          <w:szCs w:val="22"/>
        </w:rPr>
        <w:t>RAN2, CT1</w:t>
      </w:r>
    </w:p>
    <w:p w14:paraId="2AA9D0DB" w14:textId="5921E3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A950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10E1B">
        <w:rPr>
          <w:rFonts w:ascii="Arial" w:hAnsi="Arial" w:cs="Arial"/>
          <w:b/>
          <w:bCs/>
          <w:sz w:val="22"/>
          <w:szCs w:val="22"/>
        </w:rPr>
        <w:t>Hyung-Nam Choi</w:t>
      </w:r>
    </w:p>
    <w:p w14:paraId="5E7274A5" w14:textId="183EC68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10E1B">
        <w:rPr>
          <w:rFonts w:ascii="Arial" w:hAnsi="Arial" w:cs="Arial"/>
          <w:b/>
          <w:bCs/>
          <w:sz w:val="22"/>
          <w:szCs w:val="22"/>
        </w:rPr>
        <w:t>hchoi5@lenovo.com</w:t>
      </w:r>
    </w:p>
    <w:p w14:paraId="67F1D706" w14:textId="04163D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0A7FBB9" w:rsidR="00B97703" w:rsidRPr="001820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20AC">
        <w:rPr>
          <w:rFonts w:ascii="Arial" w:hAnsi="Arial" w:cs="Arial"/>
          <w:b/>
          <w:sz w:val="22"/>
          <w:szCs w:val="22"/>
        </w:rPr>
        <w:t>Attachments:</w:t>
      </w:r>
      <w:r w:rsidRPr="001820AC">
        <w:rPr>
          <w:rFonts w:ascii="Arial" w:hAnsi="Arial" w:cs="Arial"/>
          <w:bCs/>
          <w:sz w:val="22"/>
          <w:szCs w:val="22"/>
        </w:rPr>
        <w:tab/>
      </w:r>
      <w:r w:rsidR="00B10E1B" w:rsidRPr="001820AC">
        <w:rPr>
          <w:rFonts w:ascii="Arial" w:hAnsi="Arial" w:cs="Arial"/>
          <w:b/>
          <w:bCs/>
          <w:sz w:val="22"/>
          <w:szCs w:val="22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5A339D52" w:rsidR="00B97703" w:rsidRPr="00AD6445" w:rsidRDefault="00AD6445" w:rsidP="000F6242">
      <w:pPr>
        <w:rPr>
          <w:i/>
          <w:iCs/>
        </w:rPr>
      </w:pPr>
      <w:r w:rsidRPr="00AD6445">
        <w:t xml:space="preserve">SA1 thanks </w:t>
      </w:r>
      <w:r w:rsidR="00F84C69">
        <w:t xml:space="preserve">RAN2 </w:t>
      </w:r>
      <w:r w:rsidRPr="00AD6445">
        <w:t>for the</w:t>
      </w:r>
      <w:r w:rsidR="00AC3EB3">
        <w:t>ir</w:t>
      </w:r>
      <w:r w:rsidRPr="00AD6445">
        <w:t xml:space="preserve"> LS R2-2201841 and the question </w:t>
      </w:r>
      <w:r w:rsidR="005267CA">
        <w:t xml:space="preserve">to CT1 </w:t>
      </w:r>
      <w:r w:rsidRPr="00AD6445">
        <w:t>on support of disaster roaming by PNI-NPN.</w:t>
      </w:r>
    </w:p>
    <w:p w14:paraId="2738D301" w14:textId="56BB96CC" w:rsidR="00B10E1B" w:rsidRPr="005267CA" w:rsidRDefault="005267CA" w:rsidP="000F6242">
      <w:r w:rsidRPr="005267CA">
        <w:t xml:space="preserve">From service requirements point of view disaster roaming can be supported by PNI-NPN with CAG. However, considering the potential impacts to </w:t>
      </w:r>
      <w:r w:rsidR="00F12678">
        <w:t xml:space="preserve">stage 3 </w:t>
      </w:r>
      <w:r w:rsidRPr="005267CA">
        <w:t>specifications SA1 want to leave the final decision to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D4ED9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10E1B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188B7090" w14:textId="605FA4EF" w:rsidR="00B97703" w:rsidRPr="00B10E1B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10E1B" w:rsidRPr="00B10E1B">
        <w:t>SA1 respectfully asks RAN2 and CT1 to take the information into account in their future work.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E83B" w14:textId="77777777" w:rsidR="00062CAD" w:rsidRDefault="00062CAD">
      <w:pPr>
        <w:spacing w:after="0"/>
      </w:pPr>
      <w:r>
        <w:separator/>
      </w:r>
    </w:p>
  </w:endnote>
  <w:endnote w:type="continuationSeparator" w:id="0">
    <w:p w14:paraId="0D7E0244" w14:textId="77777777" w:rsidR="00062CAD" w:rsidRDefault="00062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E9AA" w14:textId="77777777" w:rsidR="00062CAD" w:rsidRDefault="00062CAD">
      <w:pPr>
        <w:spacing w:after="0"/>
      </w:pPr>
      <w:r>
        <w:separator/>
      </w:r>
    </w:p>
  </w:footnote>
  <w:footnote w:type="continuationSeparator" w:id="0">
    <w:p w14:paraId="01296422" w14:textId="77777777" w:rsidR="00062CAD" w:rsidRDefault="00062C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CAD"/>
    <w:rsid w:val="000F6242"/>
    <w:rsid w:val="00111E2C"/>
    <w:rsid w:val="001820AC"/>
    <w:rsid w:val="001C1F12"/>
    <w:rsid w:val="001C5CF7"/>
    <w:rsid w:val="001D50E9"/>
    <w:rsid w:val="002F1940"/>
    <w:rsid w:val="00304DEF"/>
    <w:rsid w:val="00383545"/>
    <w:rsid w:val="00433500"/>
    <w:rsid w:val="00433F71"/>
    <w:rsid w:val="00440D43"/>
    <w:rsid w:val="004610A3"/>
    <w:rsid w:val="00470891"/>
    <w:rsid w:val="004A0704"/>
    <w:rsid w:val="004E3939"/>
    <w:rsid w:val="005267CA"/>
    <w:rsid w:val="00572763"/>
    <w:rsid w:val="006B2526"/>
    <w:rsid w:val="006C4673"/>
    <w:rsid w:val="006E3DD5"/>
    <w:rsid w:val="007F34D0"/>
    <w:rsid w:val="007F4F92"/>
    <w:rsid w:val="008D772F"/>
    <w:rsid w:val="00965574"/>
    <w:rsid w:val="0099764C"/>
    <w:rsid w:val="00A53463"/>
    <w:rsid w:val="00AC3EB3"/>
    <w:rsid w:val="00AD6445"/>
    <w:rsid w:val="00B10E1B"/>
    <w:rsid w:val="00B97703"/>
    <w:rsid w:val="00C37814"/>
    <w:rsid w:val="00CD1E5F"/>
    <w:rsid w:val="00CF6087"/>
    <w:rsid w:val="00EF5C74"/>
    <w:rsid w:val="00F12678"/>
    <w:rsid w:val="00F84C69"/>
    <w:rsid w:val="00F9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HNC</cp:lastModifiedBy>
  <cp:revision>7</cp:revision>
  <cp:lastPrinted>2002-04-23T07:10:00Z</cp:lastPrinted>
  <dcterms:created xsi:type="dcterms:W3CDTF">2022-02-04T17:38:00Z</dcterms:created>
  <dcterms:modified xsi:type="dcterms:W3CDTF">2022-02-04T17:45:00Z</dcterms:modified>
</cp:coreProperties>
</file>